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631B8B2D" w:rsidR="00A25D7C" w:rsidRDefault="008D547E" w:rsidP="00A25D7C">
      <w:pPr>
        <w:jc w:val="right"/>
        <w:rPr>
          <w:rFonts w:cs="Arial"/>
          <w:b/>
          <w:sz w:val="18"/>
        </w:rPr>
      </w:pPr>
      <w:r>
        <w:rPr>
          <w:rFonts w:cs="Arial"/>
          <w:b/>
          <w:sz w:val="18"/>
        </w:rPr>
        <w:t xml:space="preserve">Załącznik </w:t>
      </w:r>
      <w:r w:rsidRPr="008D547E">
        <w:rPr>
          <w:rFonts w:cs="Arial"/>
          <w:b/>
          <w:sz w:val="18"/>
          <w:highlight w:val="yellow"/>
        </w:rPr>
        <w:t xml:space="preserve">nr </w:t>
      </w:r>
      <w:r w:rsidR="00ED5278">
        <w:rPr>
          <w:rFonts w:cs="Arial"/>
          <w:b/>
          <w:sz w:val="18"/>
        </w:rPr>
        <w:t>8</w:t>
      </w:r>
      <w:r>
        <w:rPr>
          <w:rFonts w:cs="Arial"/>
          <w:b/>
          <w:sz w:val="18"/>
        </w:rPr>
        <w:t xml:space="preserve"> do Zapytania ofertowego</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30F9A" w14:textId="77777777" w:rsidR="00E75F04" w:rsidRDefault="00E75F04">
      <w:r>
        <w:separator/>
      </w:r>
    </w:p>
  </w:endnote>
  <w:endnote w:type="continuationSeparator" w:id="0">
    <w:p w14:paraId="63178C59" w14:textId="77777777" w:rsidR="00E75F04" w:rsidRDefault="00E7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E75F04"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D081C" w14:textId="77777777" w:rsidR="00E75F04" w:rsidRDefault="00E75F04">
      <w:r>
        <w:separator/>
      </w:r>
    </w:p>
  </w:footnote>
  <w:footnote w:type="continuationSeparator" w:id="0">
    <w:p w14:paraId="08002F4A" w14:textId="77777777" w:rsidR="00E75F04" w:rsidRDefault="00E7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1AAB"/>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44932"/>
    <w:rsid w:val="00154332"/>
    <w:rsid w:val="001556E5"/>
    <w:rsid w:val="0016227E"/>
    <w:rsid w:val="00162939"/>
    <w:rsid w:val="001647D2"/>
    <w:rsid w:val="00165136"/>
    <w:rsid w:val="00173BC0"/>
    <w:rsid w:val="001751C8"/>
    <w:rsid w:val="0017530A"/>
    <w:rsid w:val="001763E6"/>
    <w:rsid w:val="0018174B"/>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C0C2E"/>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5BFE"/>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D547E"/>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058E"/>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2753"/>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75F04"/>
    <w:rsid w:val="00E83F59"/>
    <w:rsid w:val="00E862C6"/>
    <w:rsid w:val="00EA25F2"/>
    <w:rsid w:val="00EA2FFC"/>
    <w:rsid w:val="00EA79FB"/>
    <w:rsid w:val="00EB05AB"/>
    <w:rsid w:val="00EB6994"/>
    <w:rsid w:val="00EB76DE"/>
    <w:rsid w:val="00EC5730"/>
    <w:rsid w:val="00EC60C3"/>
    <w:rsid w:val="00ED23FB"/>
    <w:rsid w:val="00ED5278"/>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15</TotalTime>
  <Pages>1</Pages>
  <Words>329</Words>
  <Characters>1976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Bućko Marta (PSG)</cp:lastModifiedBy>
  <cp:revision>5</cp:revision>
  <cp:lastPrinted>2026-04-01T06:28:00Z</cp:lastPrinted>
  <dcterms:created xsi:type="dcterms:W3CDTF">2026-04-13T09:40:00Z</dcterms:created>
  <dcterms:modified xsi:type="dcterms:W3CDTF">2026-08-05T09:26:00Z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